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721C3338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6D02">
        <w:fldChar w:fldCharType="begin"/>
      </w:r>
      <w:r w:rsidR="00706D02">
        <w:instrText xml:space="preserve"> DOCPROPERTY  TSG/WGRef  \* MERGEFORMAT </w:instrText>
      </w:r>
      <w:r w:rsidR="00706D02">
        <w:fldChar w:fldCharType="separate"/>
      </w:r>
      <w:r>
        <w:rPr>
          <w:b/>
          <w:noProof/>
          <w:sz w:val="24"/>
        </w:rPr>
        <w:t>SA6</w:t>
      </w:r>
      <w:r w:rsidR="00706D0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06D02">
        <w:fldChar w:fldCharType="begin"/>
      </w:r>
      <w:r w:rsidR="00706D02">
        <w:instrText xml:space="preserve"> DOCPROPERTY  MtgSeq  \* MERGEFORMAT </w:instrText>
      </w:r>
      <w:r w:rsidR="00706D02">
        <w:fldChar w:fldCharType="separate"/>
      </w:r>
      <w:r w:rsidR="00B64B40">
        <w:rPr>
          <w:b/>
          <w:noProof/>
          <w:sz w:val="24"/>
        </w:rPr>
        <w:t>7</w:t>
      </w:r>
      <w:r w:rsidR="005B07ED">
        <w:rPr>
          <w:b/>
          <w:noProof/>
          <w:sz w:val="24"/>
        </w:rPr>
        <w:t>1</w:t>
      </w:r>
      <w:r w:rsidR="00706D02">
        <w:rPr>
          <w:b/>
          <w:noProof/>
          <w:sz w:val="24"/>
        </w:rPr>
        <w:fldChar w:fldCharType="end"/>
      </w:r>
      <w:r w:rsidR="00706D02">
        <w:fldChar w:fldCharType="begin"/>
      </w:r>
      <w:r w:rsidR="00706D02">
        <w:instrText xml:space="preserve"> DOCPROPERTY  MtgTitle  \* MERGEFORMAT </w:instrText>
      </w:r>
      <w:r w:rsidR="00706D02">
        <w:fldChar w:fldCharType="separate"/>
      </w:r>
      <w:r w:rsidR="00706D02">
        <w:fldChar w:fldCharType="end"/>
      </w:r>
      <w:r>
        <w:rPr>
          <w:b/>
          <w:i/>
          <w:noProof/>
          <w:sz w:val="28"/>
        </w:rPr>
        <w:tab/>
      </w:r>
      <w:r w:rsidR="00706D02">
        <w:fldChar w:fldCharType="begin"/>
      </w:r>
      <w:r w:rsidR="00706D02">
        <w:instrText xml:space="preserve"> DOCPROPERTY  Tdoc#  \* MERGEFORMAT </w:instrText>
      </w:r>
      <w:r w:rsidR="00706D02">
        <w:fldChar w:fldCharType="separate"/>
      </w:r>
      <w:r>
        <w:rPr>
          <w:b/>
          <w:i/>
          <w:noProof/>
          <w:sz w:val="28"/>
        </w:rPr>
        <w:t>S6-2</w:t>
      </w:r>
      <w:r w:rsidR="005B07ED">
        <w:rPr>
          <w:b/>
          <w:i/>
          <w:noProof/>
          <w:sz w:val="28"/>
        </w:rPr>
        <w:t>6</w:t>
      </w:r>
      <w:r w:rsidR="00CA1070">
        <w:rPr>
          <w:b/>
          <w:i/>
          <w:noProof/>
          <w:sz w:val="28"/>
        </w:rPr>
        <w:t>0038</w:t>
      </w:r>
      <w:r w:rsidR="00706D02">
        <w:rPr>
          <w:b/>
          <w:i/>
          <w:noProof/>
          <w:sz w:val="28"/>
        </w:rPr>
        <w:fldChar w:fldCharType="end"/>
      </w:r>
    </w:p>
    <w:p w14:paraId="610A807E" w14:textId="28A9B47B" w:rsidR="00B315A1" w:rsidRDefault="00706D02" w:rsidP="00B315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B07ED">
        <w:rPr>
          <w:b/>
          <w:noProof/>
          <w:sz w:val="24"/>
        </w:rPr>
        <w:t>Goa</w:t>
      </w:r>
      <w:r w:rsidR="00B64B4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B07ED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B64B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B07ED">
        <w:rPr>
          <w:b/>
          <w:noProof/>
          <w:sz w:val="24"/>
        </w:rPr>
        <w:t>9</w:t>
      </w:r>
      <w:r w:rsidR="005B07ED" w:rsidRPr="005B07ED">
        <w:rPr>
          <w:b/>
          <w:noProof/>
          <w:sz w:val="24"/>
          <w:vertAlign w:val="superscript"/>
        </w:rPr>
        <w:t>th</w:t>
      </w:r>
      <w:r w:rsidR="005B07ED">
        <w:rPr>
          <w:b/>
          <w:noProof/>
          <w:sz w:val="24"/>
        </w:rPr>
        <w:t xml:space="preserve"> </w:t>
      </w:r>
      <w:r w:rsidR="00B64B40">
        <w:rPr>
          <w:b/>
          <w:noProof/>
          <w:sz w:val="24"/>
        </w:rPr>
        <w:t xml:space="preserve">- </w:t>
      </w:r>
      <w:r w:rsidR="005B07ED">
        <w:rPr>
          <w:b/>
          <w:noProof/>
          <w:sz w:val="24"/>
        </w:rPr>
        <w:t>13</w:t>
      </w:r>
      <w:r w:rsidR="005B07ED" w:rsidRPr="005B07ED">
        <w:rPr>
          <w:b/>
          <w:noProof/>
          <w:sz w:val="24"/>
          <w:vertAlign w:val="superscript"/>
        </w:rPr>
        <w:t>th</w:t>
      </w:r>
      <w:r w:rsidR="005B07ED">
        <w:rPr>
          <w:b/>
          <w:noProof/>
          <w:sz w:val="24"/>
        </w:rPr>
        <w:t xml:space="preserve"> Feb</w:t>
      </w:r>
      <w:r w:rsidR="00B64B40">
        <w:rPr>
          <w:b/>
          <w:noProof/>
          <w:sz w:val="24"/>
        </w:rPr>
        <w:t xml:space="preserve"> 202</w:t>
      </w:r>
      <w:r w:rsidR="005B07ED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 </w:t>
      </w:r>
      <w:r w:rsidR="005B07ED">
        <w:rPr>
          <w:b/>
          <w:noProof/>
          <w:sz w:val="24"/>
        </w:rPr>
        <w:tab/>
      </w:r>
      <w:r w:rsidR="00B315A1">
        <w:rPr>
          <w:b/>
          <w:noProof/>
          <w:sz w:val="24"/>
        </w:rPr>
        <w:t xml:space="preserve">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</w:t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  <w:t xml:space="preserve">   </w:t>
      </w:r>
      <w:r w:rsidR="00B315A1">
        <w:rPr>
          <w:b/>
          <w:noProof/>
          <w:sz w:val="24"/>
        </w:rPr>
        <w:t>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875C817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B054D">
        <w:rPr>
          <w:rFonts w:ascii="Arial" w:hAnsi="Arial" w:cs="Arial"/>
          <w:b/>
          <w:bCs/>
        </w:rPr>
        <w:t>S</w:t>
      </w:r>
      <w:r w:rsidR="00B25ABE">
        <w:rPr>
          <w:rFonts w:ascii="Arial" w:hAnsi="Arial" w:cs="Arial"/>
          <w:b/>
          <w:bCs/>
        </w:rPr>
        <w:t xml:space="preserve">tatus </w:t>
      </w:r>
      <w:r w:rsidR="00D85C02">
        <w:rPr>
          <w:rFonts w:ascii="Arial" w:hAnsi="Arial" w:cs="Arial"/>
          <w:b/>
          <w:bCs/>
        </w:rPr>
        <w:t xml:space="preserve">and </w:t>
      </w:r>
      <w:r w:rsidR="00346AF3">
        <w:rPr>
          <w:rFonts w:ascii="Arial" w:hAnsi="Arial" w:cs="Arial"/>
          <w:b/>
          <w:bCs/>
        </w:rPr>
        <w:t xml:space="preserve">plan for </w:t>
      </w:r>
      <w:r w:rsidR="00B25ABE">
        <w:rPr>
          <w:rFonts w:ascii="Arial" w:hAnsi="Arial" w:cs="Arial"/>
          <w:b/>
          <w:bCs/>
        </w:rPr>
        <w:t>FS_MCLOG_Ph2</w:t>
      </w:r>
    </w:p>
    <w:p w14:paraId="13B93593" w14:textId="04F45FFF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5B07ED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.0</w:t>
      </w:r>
    </w:p>
    <w:p w14:paraId="4348F67C" w14:textId="1D0A91F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B6F5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1E8A04C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25ABE">
        <w:rPr>
          <w:rFonts w:ascii="Arial" w:hAnsi="Arial" w:cs="Arial"/>
          <w:b/>
          <w:bCs/>
        </w:rPr>
        <w:t>Information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DA233A7" w14:textId="267C5492" w:rsidR="00F620F1" w:rsidRDefault="007B6F1D" w:rsidP="00D85C02">
      <w:pPr>
        <w:ind w:left="284"/>
        <w:rPr>
          <w:noProof/>
        </w:rPr>
      </w:pPr>
      <w:r>
        <w:rPr>
          <w:noProof/>
        </w:rPr>
        <w:t xml:space="preserve">This </w:t>
      </w:r>
      <w:r w:rsidR="00B25ABE">
        <w:rPr>
          <w:noProof/>
        </w:rPr>
        <w:t>document gives an overview of the status of study item FS_MCLOG_Ph2</w:t>
      </w:r>
      <w:r w:rsidR="00F620F1">
        <w:rPr>
          <w:noProof/>
        </w:rPr>
        <w:t xml:space="preserve"> and a plan for the SI and WI to complete this feature in Rel-20.</w:t>
      </w:r>
    </w:p>
    <w:p w14:paraId="1FA6ECFD" w14:textId="02F26D5F" w:rsidR="000A404E" w:rsidRDefault="00B25ABE" w:rsidP="00D85C02">
      <w:pPr>
        <w:ind w:left="284"/>
        <w:rPr>
          <w:noProof/>
        </w:rPr>
      </w:pPr>
      <w:r>
        <w:rPr>
          <w:noProof/>
        </w:rPr>
        <w:t xml:space="preserve">This document will be updated during SA6#71 to assist in decision regarding </w:t>
      </w:r>
      <w:r w:rsidR="003C1B71">
        <w:rPr>
          <w:noProof/>
        </w:rPr>
        <w:t xml:space="preserve">SID stability% and </w:t>
      </w:r>
      <w:r>
        <w:rPr>
          <w:noProof/>
        </w:rPr>
        <w:t>WID agreement on the last meeting day.</w:t>
      </w:r>
    </w:p>
    <w:p w14:paraId="14A9661A" w14:textId="3BF0C99A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B25ABE">
        <w:rPr>
          <w:b/>
          <w:noProof/>
          <w:lang w:val="en-US"/>
        </w:rPr>
        <w:t>Solutions mapping to KIs</w:t>
      </w:r>
      <w:r w:rsidR="00A31231">
        <w:rPr>
          <w:b/>
          <w:noProof/>
          <w:lang w:val="en-US"/>
        </w:rPr>
        <w:t xml:space="preserve"> and</w:t>
      </w:r>
      <w:r w:rsidR="00B25ABE">
        <w:rPr>
          <w:b/>
          <w:noProof/>
          <w:lang w:val="en-US"/>
        </w:rPr>
        <w:t xml:space="preserve"> missing content</w:t>
      </w:r>
    </w:p>
    <w:p w14:paraId="5E6892A4" w14:textId="0E60B585" w:rsidR="00A31231" w:rsidRPr="00A31231" w:rsidRDefault="00A31231" w:rsidP="00CD2478">
      <w:pPr>
        <w:pStyle w:val="CRCoverPage"/>
        <w:rPr>
          <w:rFonts w:ascii="Times New Roman" w:hAnsi="Times New Roman"/>
          <w:bCs/>
          <w:noProof/>
          <w:lang w:val="en-US"/>
        </w:rPr>
      </w:pPr>
      <w:r w:rsidRPr="00A31231">
        <w:rPr>
          <w:rFonts w:ascii="Times New Roman" w:hAnsi="Times New Roman"/>
          <w:bCs/>
          <w:noProof/>
          <w:lang w:val="en-US"/>
        </w:rPr>
        <w:tab/>
      </w:r>
      <w:r w:rsidRPr="00A31231">
        <w:rPr>
          <w:rFonts w:ascii="Times New Roman" w:hAnsi="Times New Roman"/>
          <w:bCs/>
          <w:noProof/>
          <w:lang w:val="en-US"/>
        </w:rPr>
        <w:tab/>
      </w:r>
      <w:r>
        <w:rPr>
          <w:rFonts w:ascii="Times New Roman" w:hAnsi="Times New Roman"/>
          <w:bCs/>
          <w:noProof/>
          <w:lang w:val="en-US"/>
        </w:rPr>
        <w:tab/>
      </w:r>
      <w:r w:rsidRPr="00A31231">
        <w:rPr>
          <w:rFonts w:ascii="Times New Roman" w:hAnsi="Times New Roman"/>
          <w:bCs/>
          <w:noProof/>
          <w:lang w:val="en-US"/>
        </w:rPr>
        <w:t>Key issue#</w:t>
      </w:r>
    </w:p>
    <w:tbl>
      <w:tblPr>
        <w:tblW w:w="10044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19"/>
        <w:gridCol w:w="419"/>
        <w:gridCol w:w="238"/>
        <w:gridCol w:w="238"/>
        <w:gridCol w:w="238"/>
        <w:gridCol w:w="239"/>
        <w:gridCol w:w="239"/>
        <w:gridCol w:w="239"/>
        <w:gridCol w:w="239"/>
        <w:gridCol w:w="239"/>
        <w:gridCol w:w="239"/>
        <w:gridCol w:w="420"/>
        <w:gridCol w:w="420"/>
        <w:gridCol w:w="420"/>
        <w:gridCol w:w="418"/>
        <w:gridCol w:w="422"/>
        <w:gridCol w:w="420"/>
        <w:gridCol w:w="420"/>
        <w:gridCol w:w="420"/>
        <w:gridCol w:w="420"/>
        <w:gridCol w:w="420"/>
        <w:gridCol w:w="2858"/>
      </w:tblGrid>
      <w:tr w:rsidR="00A31231" w:rsidRPr="00A31231" w14:paraId="5DDDCD6D" w14:textId="1C0423EA" w:rsidTr="00FB0DB2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DDE9B" w14:textId="77777777" w:rsidR="00A31231" w:rsidRPr="00A31231" w:rsidRDefault="00A31231" w:rsidP="00B25ABE">
            <w:pPr>
              <w:spacing w:before="20" w:after="20"/>
              <w:rPr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EC73F" w14:textId="40BB558D" w:rsidR="00A31231" w:rsidRPr="00A31231" w:rsidRDefault="00A31231" w:rsidP="00B25ABE">
            <w:pPr>
              <w:spacing w:before="20" w:after="20"/>
              <w:rPr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D2990" w14:textId="60DE6FEF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97ED1" w14:textId="4C661767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30074" w14:textId="039CB5DF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E9784" w14:textId="2DF9CB42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DA19E1">
              <w:rPr>
                <w:color w:val="FF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EC1F6" w14:textId="62F77300" w:rsidR="00A31231" w:rsidRPr="00FB0DB2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FF0000"/>
                <w:sz w:val="16"/>
                <w:szCs w:val="16"/>
                <w:lang w:eastAsia="en-GB"/>
              </w:rPr>
            </w:pPr>
            <w:r w:rsidRPr="00FB0DB2">
              <w:rPr>
                <w:color w:val="FF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1771E" w14:textId="4A03A08A" w:rsidR="00A31231" w:rsidRPr="00FB0DB2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FF0000"/>
                <w:sz w:val="16"/>
                <w:szCs w:val="16"/>
                <w:lang w:eastAsia="en-GB"/>
              </w:rPr>
            </w:pPr>
            <w:r w:rsidRPr="00DA19E1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9F61D" w14:textId="0832AA4C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6CB08" w14:textId="24482665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6CA70" w14:textId="7EF5C97A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D12D6" w14:textId="7B953B10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D67E7" w14:textId="23AF9891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CE5EE" w14:textId="23EAAD3D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BCEF2" w14:textId="4BE24DF5" w:rsidR="00A31231" w:rsidRPr="00FB0DB2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strike/>
                <w:color w:val="222222"/>
                <w:sz w:val="16"/>
                <w:szCs w:val="16"/>
                <w:lang w:eastAsia="en-GB"/>
              </w:rPr>
            </w:pPr>
            <w:r w:rsidRPr="00FB0DB2">
              <w:rPr>
                <w:strike/>
                <w:color w:val="222222"/>
                <w:sz w:val="16"/>
                <w:szCs w:val="16"/>
                <w:lang w:eastAsia="en-GB"/>
              </w:rPr>
              <w:t>13</w:t>
            </w:r>
            <w:r w:rsidR="00FB0DB2" w:rsidRPr="00FB0DB2">
              <w:rPr>
                <w:strike/>
                <w:color w:val="222222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E1227" w14:textId="5B0F992E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FB0DB2">
              <w:rPr>
                <w:color w:val="FF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00ABC" w14:textId="098DDBB5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FB0DB2">
              <w:rPr>
                <w:color w:val="FF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46B5D" w14:textId="2C1F9B46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A31231">
              <w:rPr>
                <w:color w:val="222222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012AB" w14:textId="5B3011E5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>
              <w:rPr>
                <w:color w:val="222222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8A5A3" w14:textId="42216EF8" w:rsid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FB0DB2">
              <w:rPr>
                <w:color w:val="FF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95DEE" w14:textId="06D0AC38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 w:rsidRPr="00FB0DB2">
              <w:rPr>
                <w:color w:val="FF0000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FB223" w14:textId="2A970C12" w:rsidR="00A31231" w:rsidRPr="00A31231" w:rsidRDefault="00A31231" w:rsidP="00B25ABE">
            <w:pPr>
              <w:shd w:val="clear" w:color="auto" w:fill="FFFFFF"/>
              <w:spacing w:before="100" w:beforeAutospacing="1" w:after="100" w:afterAutospacing="1"/>
              <w:rPr>
                <w:color w:val="222222"/>
                <w:sz w:val="16"/>
                <w:szCs w:val="16"/>
                <w:lang w:eastAsia="en-GB"/>
              </w:rPr>
            </w:pPr>
            <w:r>
              <w:rPr>
                <w:color w:val="222222"/>
                <w:sz w:val="16"/>
                <w:szCs w:val="16"/>
                <w:lang w:eastAsia="en-GB"/>
              </w:rPr>
              <w:t>Notes/missing content</w:t>
            </w:r>
          </w:p>
        </w:tc>
      </w:tr>
      <w:tr w:rsidR="00A31231" w:rsidRPr="00352BD6" w14:paraId="2403B599" w14:textId="3E518294" w:rsidTr="00FB0DB2"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2D3835B8" w14:textId="7ED7AE60" w:rsidR="00A31231" w:rsidRPr="00B25ABE" w:rsidRDefault="00A31231" w:rsidP="00A31231">
            <w:pPr>
              <w:spacing w:before="20" w:after="20"/>
              <w:ind w:left="113"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Solution#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EB4E1" w14:textId="0DE1DF1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 w:rsidRPr="00B25ABE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CDB30" w14:textId="10151B9E" w:rsidR="00A31231" w:rsidRPr="00B25ABE" w:rsidRDefault="001C6396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EF8F7" w14:textId="50E04D28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42FC2" w14:textId="7412F49C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915C4" w14:textId="04B5442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8FAB6" w14:textId="60E79AC3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1D5FE" w14:textId="6383C8BE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60E52" w14:textId="4C33A01A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95DBC" w14:textId="4FF3782C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5429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EB98B" w14:textId="595BFA32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C9CAB" w14:textId="0268868E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3DB68" w14:textId="15E7D114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1FC82" w14:textId="24DDC88F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55513" w14:textId="448EF88C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E1942" w14:textId="75EB234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80268" w14:textId="1F587004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78E0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9A30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3C25E" w14:textId="772712D0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301B3" w14:textId="77777777" w:rsidR="00A31231" w:rsidRDefault="001C6396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Procedures (can be left to WID).</w:t>
            </w:r>
          </w:p>
          <w:p w14:paraId="7D3DBF30" w14:textId="6280DDB8" w:rsidR="001C6396" w:rsidRDefault="001C6396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</w:t>
            </w:r>
            <w:r w:rsidR="00DA19E1">
              <w:rPr>
                <w:bCs/>
                <w:sz w:val="18"/>
                <w:szCs w:val="18"/>
              </w:rPr>
              <w:t xml:space="preserve"> which</w:t>
            </w:r>
            <w:r>
              <w:rPr>
                <w:bCs/>
                <w:sz w:val="18"/>
                <w:szCs w:val="18"/>
              </w:rPr>
              <w:t xml:space="preserve"> requires coordination with all Solutions.</w:t>
            </w:r>
          </w:p>
          <w:p w14:paraId="04C6D6A8" w14:textId="06D6FE09" w:rsidR="0025697E" w:rsidRDefault="0025697E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Potential update needed due to </w:t>
            </w:r>
            <w:r w:rsidRPr="0025697E">
              <w:rPr>
                <w:bCs/>
                <w:sz w:val="18"/>
                <w:szCs w:val="18"/>
                <w:highlight w:val="yellow"/>
              </w:rPr>
              <w:t>S6-260032</w:t>
            </w:r>
            <w:r>
              <w:rPr>
                <w:bCs/>
                <w:sz w:val="18"/>
                <w:szCs w:val="18"/>
              </w:rPr>
              <w:t>.</w:t>
            </w:r>
          </w:p>
          <w:p w14:paraId="015CCC47" w14:textId="1FAC0A10" w:rsidR="001C6396" w:rsidRPr="00B25ABE" w:rsidRDefault="001C6396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Solution evaluation.</w:t>
            </w:r>
          </w:p>
        </w:tc>
      </w:tr>
      <w:tr w:rsidR="00A31231" w:rsidRPr="00FB0DB2" w14:paraId="078C1935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4C024F" w14:textId="77777777" w:rsidR="00A31231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F6436" w14:textId="6071AECE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4726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61DA7" w14:textId="05612F8E" w:rsidR="00A31231" w:rsidRPr="00B25ABE" w:rsidRDefault="001C6396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C850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7627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82BD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5D58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E804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B050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C6EB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FB9B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4A8E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F7BD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E67C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02F7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A7AF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D3F0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8112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74A6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D481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2DCC4" w14:textId="35F09B4C" w:rsidR="00A31231" w:rsidRPr="00FB0DB2" w:rsidRDefault="0025697E" w:rsidP="00C053CA">
            <w:pPr>
              <w:spacing w:before="20" w:after="20"/>
              <w:rPr>
                <w:bCs/>
                <w:sz w:val="18"/>
                <w:szCs w:val="18"/>
                <w:lang w:val="fr-FR"/>
              </w:rPr>
            </w:pPr>
            <w:proofErr w:type="spellStart"/>
            <w:r>
              <w:rPr>
                <w:bCs/>
                <w:sz w:val="18"/>
                <w:szCs w:val="18"/>
                <w:lang w:val="fr-FR"/>
              </w:rPr>
              <w:t>Only</w:t>
            </w:r>
            <w:proofErr w:type="spellEnd"/>
            <w:r>
              <w:rPr>
                <w:bCs/>
                <w:sz w:val="18"/>
                <w:szCs w:val="18"/>
                <w:lang w:val="fr-FR"/>
              </w:rPr>
              <w:t xml:space="preserve"> s</w:t>
            </w:r>
            <w:r w:rsidR="00FB0DB2" w:rsidRPr="00FB0DB2">
              <w:rPr>
                <w:bCs/>
                <w:sz w:val="18"/>
                <w:szCs w:val="18"/>
                <w:lang w:val="fr-FR"/>
              </w:rPr>
              <w:t xml:space="preserve">olution </w:t>
            </w:r>
            <w:proofErr w:type="spellStart"/>
            <w:r w:rsidR="00FB0DB2" w:rsidRPr="00FB0DB2">
              <w:rPr>
                <w:bCs/>
                <w:sz w:val="18"/>
                <w:szCs w:val="18"/>
                <w:lang w:val="fr-FR"/>
              </w:rPr>
              <w:t>evaluation</w:t>
            </w:r>
            <w:proofErr w:type="spellEnd"/>
            <w:r>
              <w:rPr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val="fr-FR"/>
              </w:rPr>
              <w:t>missing</w:t>
            </w:r>
            <w:proofErr w:type="spellEnd"/>
            <w:r>
              <w:rPr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val="fr-FR"/>
              </w:rPr>
              <w:t>which</w:t>
            </w:r>
            <w:proofErr w:type="spellEnd"/>
            <w:r>
              <w:rPr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val="fr-FR"/>
              </w:rPr>
              <w:t>is</w:t>
            </w:r>
            <w:proofErr w:type="spellEnd"/>
            <w:r>
              <w:rPr>
                <w:bCs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val="fr-FR"/>
              </w:rPr>
              <w:t>proposed</w:t>
            </w:r>
            <w:proofErr w:type="spellEnd"/>
            <w:r>
              <w:rPr>
                <w:bCs/>
                <w:sz w:val="18"/>
                <w:szCs w:val="18"/>
                <w:lang w:val="fr-FR"/>
              </w:rPr>
              <w:t xml:space="preserve"> in </w:t>
            </w:r>
            <w:r w:rsidRPr="0025697E">
              <w:rPr>
                <w:bCs/>
                <w:sz w:val="18"/>
                <w:szCs w:val="18"/>
                <w:highlight w:val="yellow"/>
                <w:lang w:val="fr-FR"/>
              </w:rPr>
              <w:t>S6-260036</w:t>
            </w:r>
            <w:r>
              <w:rPr>
                <w:bCs/>
                <w:sz w:val="18"/>
                <w:szCs w:val="18"/>
                <w:lang w:val="fr-FR"/>
              </w:rPr>
              <w:t>.</w:t>
            </w:r>
          </w:p>
        </w:tc>
      </w:tr>
      <w:tr w:rsidR="00A31231" w:rsidRPr="00352BD6" w14:paraId="05EC1E6A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CC0B10" w14:textId="77777777" w:rsidR="00A31231" w:rsidRPr="00FB0DB2" w:rsidRDefault="00A31231" w:rsidP="00C053CA">
            <w:pPr>
              <w:spacing w:before="20" w:after="20"/>
              <w:rPr>
                <w:sz w:val="18"/>
                <w:szCs w:val="18"/>
                <w:lang w:val="fr-FR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2644B" w14:textId="730152A2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E7DA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7DC9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6740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E356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3190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49211" w14:textId="4FC67542" w:rsidR="00A31231" w:rsidRPr="00B25ABE" w:rsidRDefault="000853BD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44C3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C18F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5BC4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4CAC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3529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423B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B6B3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DE6B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9C9D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1D7A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B46F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E19A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B87D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0222D" w14:textId="5338EDA0" w:rsidR="0025697E" w:rsidRDefault="000853BD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</w:t>
            </w:r>
            <w:r w:rsidR="0025697E">
              <w:rPr>
                <w:bCs/>
                <w:sz w:val="18"/>
                <w:szCs w:val="18"/>
              </w:rPr>
              <w:t>1 - procedures</w:t>
            </w:r>
          </w:p>
          <w:p w14:paraId="53343155" w14:textId="2CD2257C" w:rsidR="00A31231" w:rsidRDefault="0025697E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EN2 - </w:t>
            </w:r>
            <w:r w:rsidR="000853BD">
              <w:rPr>
                <w:bCs/>
                <w:sz w:val="18"/>
                <w:szCs w:val="18"/>
              </w:rPr>
              <w:t>remaining impacts to TS 23.280 and 23.282</w:t>
            </w:r>
            <w:r>
              <w:rPr>
                <w:bCs/>
                <w:sz w:val="18"/>
                <w:szCs w:val="18"/>
              </w:rPr>
              <w:t>)</w:t>
            </w:r>
          </w:p>
          <w:p w14:paraId="63B73153" w14:textId="3374FC8A" w:rsidR="000853BD" w:rsidRPr="00B25ABE" w:rsidRDefault="000853BD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Solution evaluation.</w:t>
            </w:r>
          </w:p>
        </w:tc>
      </w:tr>
      <w:tr w:rsidR="00A31231" w:rsidRPr="00352BD6" w14:paraId="2F405F00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190F7B" w14:textId="77777777" w:rsidR="00A31231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00A08" w14:textId="72D1222D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DBD0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AAE8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584B3" w14:textId="05880474" w:rsidR="00A31231" w:rsidRPr="00B25ABE" w:rsidRDefault="000853BD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087D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8218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A99B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72C3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7F8B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C9FC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A6A5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E454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56F9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5EA4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9DFD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D157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D78A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B8E1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7E5B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5A9E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4C543" w14:textId="70E2BE2A" w:rsidR="00A31231" w:rsidRPr="00B25ABE" w:rsidRDefault="000853BD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Solution evaluation.</w:t>
            </w:r>
          </w:p>
        </w:tc>
      </w:tr>
      <w:tr w:rsidR="00A31231" w:rsidRPr="001C5C1C" w14:paraId="2931EDA0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999F8E" w14:textId="77777777" w:rsidR="00A31231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66C8D" w14:textId="4873DAB1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F27D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8ACB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7A0A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A35C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CEAD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AA0D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814EB" w14:textId="70CB066E" w:rsidR="00A31231" w:rsidRPr="00B25ABE" w:rsidRDefault="000853BD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74E8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CF5CD" w14:textId="61CEDFF9" w:rsidR="00A31231" w:rsidRPr="00B25ABE" w:rsidRDefault="00794507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794507">
              <w:rPr>
                <w:bCs/>
                <w:sz w:val="18"/>
                <w:szCs w:val="18"/>
                <w:highlight w:val="yellow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E820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E339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EB9F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03D5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D6CC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2B6A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7076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2E9B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D8E7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E40E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67268" w14:textId="28A95399" w:rsidR="00A31231" w:rsidRDefault="001C5C1C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EN1</w:t>
            </w:r>
            <w:r w:rsidR="0025697E">
              <w:rPr>
                <w:bCs/>
                <w:sz w:val="18"/>
                <w:szCs w:val="18"/>
              </w:rPr>
              <w:t xml:space="preserve"> - </w:t>
            </w:r>
            <w:r>
              <w:rPr>
                <w:bCs/>
                <w:sz w:val="18"/>
                <w:szCs w:val="18"/>
              </w:rPr>
              <w:t>Impacts to TS 33.180.</w:t>
            </w:r>
            <w:r w:rsidR="0025697E">
              <w:rPr>
                <w:bCs/>
                <w:sz w:val="18"/>
                <w:szCs w:val="18"/>
              </w:rPr>
              <w:t xml:space="preserve"> </w:t>
            </w:r>
            <w:r w:rsidR="0025697E" w:rsidRPr="0025697E">
              <w:rPr>
                <w:bCs/>
                <w:sz w:val="18"/>
                <w:szCs w:val="18"/>
                <w:highlight w:val="yellow"/>
              </w:rPr>
              <w:t>S6-260039</w:t>
            </w:r>
            <w:r w:rsidR="0025697E">
              <w:rPr>
                <w:bCs/>
                <w:sz w:val="18"/>
                <w:szCs w:val="18"/>
              </w:rPr>
              <w:t>.</w:t>
            </w:r>
          </w:p>
          <w:p w14:paraId="7A030A61" w14:textId="4EDC802B" w:rsidR="0025697E" w:rsidRDefault="001C5C1C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EN2</w:t>
            </w:r>
            <w:r w:rsidR="0025697E">
              <w:rPr>
                <w:bCs/>
                <w:sz w:val="18"/>
                <w:szCs w:val="18"/>
              </w:rPr>
              <w:t xml:space="preserve"> – procedures</w:t>
            </w:r>
          </w:p>
          <w:p w14:paraId="7C2DC038" w14:textId="76153217" w:rsidR="0025697E" w:rsidRDefault="0025697E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Possible major impact </w:t>
            </w:r>
            <w:r w:rsidR="00683FA1">
              <w:rPr>
                <w:bCs/>
                <w:sz w:val="18"/>
                <w:szCs w:val="18"/>
              </w:rPr>
              <w:t xml:space="preserve">from </w:t>
            </w:r>
            <w:r w:rsidR="00683FA1" w:rsidRPr="00683FA1">
              <w:rPr>
                <w:bCs/>
                <w:sz w:val="18"/>
                <w:szCs w:val="18"/>
                <w:highlight w:val="yellow"/>
              </w:rPr>
              <w:t>S6-260037</w:t>
            </w:r>
            <w:r w:rsidR="00683FA1">
              <w:rPr>
                <w:bCs/>
                <w:sz w:val="18"/>
                <w:szCs w:val="18"/>
              </w:rPr>
              <w:t>…may need a separate solution?</w:t>
            </w:r>
          </w:p>
          <w:p w14:paraId="608D563B" w14:textId="226D1C1E" w:rsidR="001C5C1C" w:rsidRPr="0025697E" w:rsidRDefault="001C5C1C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Solution evaluation.</w:t>
            </w:r>
          </w:p>
        </w:tc>
      </w:tr>
      <w:tr w:rsidR="00A31231" w:rsidRPr="00352BD6" w14:paraId="4B571B97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64E991" w14:textId="77777777" w:rsidR="00A31231" w:rsidRPr="001C5C1C" w:rsidRDefault="00A31231" w:rsidP="00C053CA">
            <w:pPr>
              <w:spacing w:before="20" w:after="20"/>
              <w:rPr>
                <w:sz w:val="18"/>
                <w:szCs w:val="18"/>
                <w:lang w:val="es-E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806C8" w14:textId="638AC999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91E5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CE65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D541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F26D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2841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31D3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5526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6F77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02CA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CF04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9F0A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277A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64AD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1106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E855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E8A04" w14:textId="29E14AD8" w:rsidR="00A31231" w:rsidRPr="00B25ABE" w:rsidRDefault="001C5C1C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1776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E438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1197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F7259" w14:textId="77777777" w:rsidR="00A31231" w:rsidRDefault="001C5C1C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Solution evaluation.</w:t>
            </w:r>
          </w:p>
          <w:p w14:paraId="2BAA9D09" w14:textId="4F2881C1" w:rsidR="001C5C1C" w:rsidRPr="00B25ABE" w:rsidRDefault="001C5C1C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NOTE: Airbus will provide another solution in SA6#72.</w:t>
            </w:r>
          </w:p>
        </w:tc>
      </w:tr>
      <w:tr w:rsidR="00A31231" w:rsidRPr="00352BD6" w14:paraId="34213EBD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77B124" w14:textId="7777777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1C924" w14:textId="54C4BDD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E2BC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2C9B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02E9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845E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E69B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B41B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3E87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9C37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BB87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0951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4170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43DA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D64B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E99C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EA48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A8B6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40AC1" w14:textId="4B9B48FD" w:rsidR="00A31231" w:rsidRPr="00B25ABE" w:rsidRDefault="00FB0DB2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D310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ECC1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91D99" w14:textId="1332D5E8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SA6#71 </w:t>
            </w:r>
            <w:proofErr w:type="spellStart"/>
            <w:r>
              <w:rPr>
                <w:bCs/>
                <w:sz w:val="18"/>
                <w:szCs w:val="18"/>
              </w:rPr>
              <w:t>pCR</w:t>
            </w:r>
            <w:proofErr w:type="spellEnd"/>
            <w:r w:rsidR="00FB0DB2">
              <w:rPr>
                <w:bCs/>
                <w:sz w:val="18"/>
                <w:szCs w:val="18"/>
              </w:rPr>
              <w:t xml:space="preserve"> (</w:t>
            </w:r>
            <w:r w:rsidR="00683FA1" w:rsidRPr="00683FA1">
              <w:rPr>
                <w:bCs/>
                <w:sz w:val="18"/>
                <w:szCs w:val="18"/>
                <w:highlight w:val="yellow"/>
              </w:rPr>
              <w:t>S6-260032</w:t>
            </w:r>
            <w:r w:rsidR="00FB0DB2">
              <w:rPr>
                <w:bCs/>
                <w:sz w:val="18"/>
                <w:szCs w:val="18"/>
              </w:rPr>
              <w:t>)</w:t>
            </w:r>
          </w:p>
        </w:tc>
      </w:tr>
      <w:tr w:rsidR="00A31231" w:rsidRPr="00352BD6" w14:paraId="2C2A5D18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C5E969" w14:textId="7777777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3554F" w14:textId="1AB3B6C0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C7F0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22CB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B893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C813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5DA3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17BD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9F89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1DBD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CC3E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3DF6A" w14:textId="2D2F4113" w:rsidR="00A31231" w:rsidRPr="00B25ABE" w:rsidRDefault="00FB0DB2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EBA5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EF3A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6C81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682C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2F7A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2FF3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569C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6A7F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697E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F6034" w14:textId="1FD61B5E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SA6#71 </w:t>
            </w:r>
            <w:proofErr w:type="spellStart"/>
            <w:r>
              <w:rPr>
                <w:bCs/>
                <w:sz w:val="18"/>
                <w:szCs w:val="18"/>
              </w:rPr>
              <w:t>pCR</w:t>
            </w:r>
            <w:proofErr w:type="spellEnd"/>
            <w:r w:rsidR="00FB0DB2">
              <w:rPr>
                <w:bCs/>
                <w:sz w:val="18"/>
                <w:szCs w:val="18"/>
              </w:rPr>
              <w:t xml:space="preserve"> (</w:t>
            </w:r>
            <w:r w:rsidR="00683FA1" w:rsidRPr="00683FA1">
              <w:rPr>
                <w:bCs/>
                <w:sz w:val="18"/>
                <w:szCs w:val="18"/>
                <w:highlight w:val="yellow"/>
              </w:rPr>
              <w:t>S6-2600</w:t>
            </w:r>
            <w:r w:rsidR="00683FA1">
              <w:rPr>
                <w:bCs/>
                <w:sz w:val="18"/>
                <w:szCs w:val="18"/>
                <w:highlight w:val="yellow"/>
              </w:rPr>
              <w:t>33</w:t>
            </w:r>
            <w:r w:rsidR="00FB0DB2">
              <w:rPr>
                <w:bCs/>
                <w:sz w:val="18"/>
                <w:szCs w:val="18"/>
              </w:rPr>
              <w:t>)</w:t>
            </w:r>
          </w:p>
        </w:tc>
      </w:tr>
      <w:tr w:rsidR="00A31231" w:rsidRPr="00352BD6" w14:paraId="733FEC58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6BAE1" w14:textId="7777777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4426D" w14:textId="7B76AED3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53FB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938F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A9F5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F970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10FB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530E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2022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8A1A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D57B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A99C2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9B3F8" w14:textId="4586D051" w:rsidR="00A31231" w:rsidRPr="00B25ABE" w:rsidRDefault="00FB0DB2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9FAB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5606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13D4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93E3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4810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7849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7AAB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E12D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59774" w14:textId="2EF4D9CF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SA6#71 </w:t>
            </w:r>
            <w:proofErr w:type="spellStart"/>
            <w:r>
              <w:rPr>
                <w:bCs/>
                <w:sz w:val="18"/>
                <w:szCs w:val="18"/>
              </w:rPr>
              <w:t>pCR</w:t>
            </w:r>
            <w:proofErr w:type="spellEnd"/>
            <w:r w:rsidR="00FB0DB2">
              <w:rPr>
                <w:bCs/>
                <w:sz w:val="18"/>
                <w:szCs w:val="18"/>
              </w:rPr>
              <w:t xml:space="preserve"> (</w:t>
            </w:r>
            <w:r w:rsidR="00683FA1" w:rsidRPr="00683FA1">
              <w:rPr>
                <w:bCs/>
                <w:sz w:val="18"/>
                <w:szCs w:val="18"/>
                <w:highlight w:val="yellow"/>
              </w:rPr>
              <w:t>S6-2600</w:t>
            </w:r>
            <w:r w:rsidR="00683FA1">
              <w:rPr>
                <w:bCs/>
                <w:sz w:val="18"/>
                <w:szCs w:val="18"/>
                <w:highlight w:val="yellow"/>
              </w:rPr>
              <w:t>34</w:t>
            </w:r>
            <w:r w:rsidR="00FB0DB2">
              <w:rPr>
                <w:bCs/>
                <w:sz w:val="18"/>
                <w:szCs w:val="18"/>
              </w:rPr>
              <w:t>)</w:t>
            </w:r>
          </w:p>
        </w:tc>
      </w:tr>
      <w:tr w:rsidR="00A31231" w:rsidRPr="00352BD6" w14:paraId="6409E3C3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9FA3B5" w14:textId="7777777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9B776" w14:textId="579234EE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FFC2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8B57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7501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8F18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69A1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23A3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07CB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C600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BC7C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BE6B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F215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F1A84" w14:textId="61C6D7C1" w:rsidR="00A31231" w:rsidRPr="00B25ABE" w:rsidRDefault="00FB0DB2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902D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F81A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D7AF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368D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8E2E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5B4F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C945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4A0CF" w14:textId="5E9DCCF3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SA6#71 </w:t>
            </w:r>
            <w:proofErr w:type="spellStart"/>
            <w:r>
              <w:rPr>
                <w:bCs/>
                <w:sz w:val="18"/>
                <w:szCs w:val="18"/>
              </w:rPr>
              <w:t>pCR</w:t>
            </w:r>
            <w:proofErr w:type="spellEnd"/>
            <w:r w:rsidR="00FB0DB2">
              <w:rPr>
                <w:bCs/>
                <w:sz w:val="18"/>
                <w:szCs w:val="18"/>
              </w:rPr>
              <w:t xml:space="preserve"> (</w:t>
            </w:r>
            <w:r w:rsidR="00683FA1" w:rsidRPr="00683FA1">
              <w:rPr>
                <w:bCs/>
                <w:sz w:val="18"/>
                <w:szCs w:val="18"/>
                <w:highlight w:val="yellow"/>
              </w:rPr>
              <w:t>S6-2600</w:t>
            </w:r>
            <w:r w:rsidR="00683FA1">
              <w:rPr>
                <w:bCs/>
                <w:sz w:val="18"/>
                <w:szCs w:val="18"/>
                <w:highlight w:val="yellow"/>
              </w:rPr>
              <w:t>35</w:t>
            </w:r>
            <w:r w:rsidR="00FB0DB2">
              <w:rPr>
                <w:bCs/>
                <w:sz w:val="18"/>
                <w:szCs w:val="18"/>
              </w:rPr>
              <w:t>)</w:t>
            </w:r>
          </w:p>
        </w:tc>
      </w:tr>
      <w:tr w:rsidR="00A31231" w:rsidRPr="00352BD6" w14:paraId="6992D039" w14:textId="77777777" w:rsidTr="00FB0DB2"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AA8A4A" w14:textId="7777777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7F93F" w14:textId="1A18280E" w:rsidR="00A31231" w:rsidRDefault="00A31231" w:rsidP="00C053CA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1C0D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0324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69C4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5FD4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24A1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0F7C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F23C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D4F74" w14:textId="4546D3AD" w:rsidR="00A31231" w:rsidRPr="00B25ABE" w:rsidRDefault="00FB0DB2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E0921" w14:textId="0FDCFF17" w:rsidR="00A31231" w:rsidRPr="00B25ABE" w:rsidRDefault="00794507" w:rsidP="00C053CA">
            <w:pPr>
              <w:spacing w:before="20" w:after="20"/>
              <w:rPr>
                <w:bCs/>
                <w:sz w:val="18"/>
                <w:szCs w:val="18"/>
              </w:rPr>
            </w:pPr>
            <w:r w:rsidRPr="00794507">
              <w:rPr>
                <w:bCs/>
                <w:sz w:val="18"/>
                <w:szCs w:val="18"/>
                <w:highlight w:val="yellow"/>
              </w:rPr>
              <w:t>x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117B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7DAC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1554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1026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5C93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580D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CE95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F6BC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71A6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C7D37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C8FBC" w14:textId="6E6D715F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SA6#71 </w:t>
            </w:r>
            <w:proofErr w:type="spellStart"/>
            <w:r>
              <w:rPr>
                <w:bCs/>
                <w:sz w:val="18"/>
                <w:szCs w:val="18"/>
              </w:rPr>
              <w:t>pCR</w:t>
            </w:r>
            <w:proofErr w:type="spellEnd"/>
            <w:r w:rsidR="00FB0DB2">
              <w:rPr>
                <w:bCs/>
                <w:sz w:val="18"/>
                <w:szCs w:val="18"/>
              </w:rPr>
              <w:t xml:space="preserve"> (</w:t>
            </w:r>
            <w:r w:rsidR="00683FA1" w:rsidRPr="00683FA1">
              <w:rPr>
                <w:bCs/>
                <w:sz w:val="18"/>
                <w:szCs w:val="18"/>
                <w:highlight w:val="yellow"/>
              </w:rPr>
              <w:t>S6-2600</w:t>
            </w:r>
            <w:r w:rsidR="00683FA1">
              <w:rPr>
                <w:bCs/>
                <w:sz w:val="18"/>
                <w:szCs w:val="18"/>
                <w:highlight w:val="yellow"/>
              </w:rPr>
              <w:t>37</w:t>
            </w:r>
            <w:r w:rsidR="00FB0DB2">
              <w:rPr>
                <w:bCs/>
                <w:sz w:val="18"/>
                <w:szCs w:val="18"/>
              </w:rPr>
              <w:t>)</w:t>
            </w:r>
          </w:p>
        </w:tc>
      </w:tr>
      <w:tr w:rsidR="00A31231" w:rsidRPr="00352BD6" w14:paraId="2E49F4EF" w14:textId="77777777" w:rsidTr="00FB0DB2"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C59AD" w14:textId="77777777" w:rsidR="00A31231" w:rsidRPr="00B25ABE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905E3" w14:textId="77777777" w:rsidR="00A31231" w:rsidRDefault="00A31231" w:rsidP="00C053C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3863F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1DBE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D1B0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2E91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4A90B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5B960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5826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94E51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E2E2E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E496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26163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EE7B5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BF54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E700D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D7DD6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14FC9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EB214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27DDC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33D88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C77BA" w14:textId="77777777" w:rsidR="00A31231" w:rsidRPr="00B25ABE" w:rsidRDefault="00A31231" w:rsidP="00C053CA">
            <w:pPr>
              <w:spacing w:before="20" w:after="20"/>
              <w:rPr>
                <w:bCs/>
                <w:sz w:val="18"/>
                <w:szCs w:val="18"/>
              </w:rPr>
            </w:pPr>
          </w:p>
        </w:tc>
      </w:tr>
    </w:tbl>
    <w:p w14:paraId="75814A88" w14:textId="77777777" w:rsidR="00B25ABE" w:rsidRPr="008A5E86" w:rsidRDefault="00B25ABE" w:rsidP="00CD2478">
      <w:pPr>
        <w:pStyle w:val="CRCoverPage"/>
        <w:rPr>
          <w:b/>
          <w:noProof/>
          <w:lang w:val="en-US"/>
        </w:rPr>
      </w:pPr>
    </w:p>
    <w:p w14:paraId="7190C3FE" w14:textId="77777777" w:rsidR="00F620F1" w:rsidRDefault="00F620F1">
      <w:pPr>
        <w:spacing w:after="0"/>
        <w:rPr>
          <w:rFonts w:ascii="Arial" w:hAnsi="Arial"/>
          <w:b/>
          <w:noProof/>
        </w:rPr>
      </w:pPr>
      <w:r>
        <w:rPr>
          <w:b/>
          <w:noProof/>
        </w:rPr>
        <w:br w:type="page"/>
      </w:r>
    </w:p>
    <w:p w14:paraId="1AD024AF" w14:textId="2CB90FC5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lastRenderedPageBreak/>
        <w:t>3</w:t>
      </w:r>
      <w:r w:rsidR="00CD2478" w:rsidRPr="00215ABA">
        <w:rPr>
          <w:b/>
          <w:noProof/>
        </w:rPr>
        <w:t>. P</w:t>
      </w:r>
      <w:r w:rsidR="00F620F1">
        <w:rPr>
          <w:b/>
          <w:noProof/>
        </w:rPr>
        <w:t xml:space="preserve">lan </w:t>
      </w:r>
      <w:r w:rsidR="00D85C02">
        <w:rPr>
          <w:b/>
          <w:noProof/>
        </w:rPr>
        <w:t xml:space="preserve">for the next </w:t>
      </w:r>
      <w:r w:rsidR="00F620F1">
        <w:rPr>
          <w:b/>
          <w:noProof/>
        </w:rPr>
        <w:t>meetings</w:t>
      </w:r>
      <w:r w:rsidR="00D85C02">
        <w:rPr>
          <w:b/>
          <w:noProof/>
        </w:rPr>
        <w:tab/>
      </w:r>
    </w:p>
    <w:p w14:paraId="56065D4E" w14:textId="0C35E5F1" w:rsidR="00D85C02" w:rsidRDefault="00D85C02" w:rsidP="00D85C02">
      <w:pPr>
        <w:ind w:left="284"/>
        <w:rPr>
          <w:noProof/>
          <w:lang w:val="en-US"/>
        </w:rPr>
      </w:pPr>
      <w:r>
        <w:rPr>
          <w:noProof/>
          <w:lang w:val="en-US"/>
        </w:rPr>
        <w:t>Assuming that all pCRs proposed in this meeting are approved, t</w:t>
      </w:r>
      <w:r w:rsidR="00FB0DB2">
        <w:rPr>
          <w:noProof/>
          <w:lang w:val="en-US"/>
        </w:rPr>
        <w:t xml:space="preserve">he SI shall be declared as 60% ready and a WID </w:t>
      </w:r>
      <w:r w:rsidR="00EC5069">
        <w:rPr>
          <w:noProof/>
          <w:lang w:val="en-US"/>
        </w:rPr>
        <w:t xml:space="preserve">can </w:t>
      </w:r>
      <w:r w:rsidR="00FB0DB2">
        <w:rPr>
          <w:noProof/>
          <w:lang w:val="en-US"/>
        </w:rPr>
        <w:t>be agreed in this SA6 meeting</w:t>
      </w:r>
      <w:r w:rsidR="00F620F1">
        <w:rPr>
          <w:noProof/>
          <w:lang w:val="en-US"/>
        </w:rPr>
        <w:t xml:space="preserve"> and submitted for approval in SA#111 (March).</w:t>
      </w:r>
    </w:p>
    <w:p w14:paraId="698C0255" w14:textId="746A5CF5" w:rsidR="00F620F1" w:rsidRDefault="00D85C02" w:rsidP="00D85C02">
      <w:pPr>
        <w:ind w:left="284"/>
        <w:rPr>
          <w:noProof/>
          <w:lang w:val="en-US"/>
        </w:rPr>
      </w:pPr>
      <w:r>
        <w:rPr>
          <w:noProof/>
          <w:lang w:val="en-US"/>
        </w:rPr>
        <w:t xml:space="preserve">Target for SA6#72 (April) would be then to have at least one solution for all the KIs and </w:t>
      </w:r>
      <w:r w:rsidR="003C1B71">
        <w:rPr>
          <w:noProof/>
          <w:lang w:val="en-US"/>
        </w:rPr>
        <w:t xml:space="preserve">at least part of the </w:t>
      </w:r>
      <w:r>
        <w:rPr>
          <w:noProof/>
          <w:lang w:val="en-US"/>
        </w:rPr>
        <w:t xml:space="preserve">solution evaluations done. </w:t>
      </w:r>
      <w:r w:rsidR="003C1B71">
        <w:rPr>
          <w:noProof/>
          <w:lang w:val="en-US"/>
        </w:rPr>
        <w:t xml:space="preserve">New KIs are accepted only if a complete solution is provided together with the KI. ‘Complete’ here means that the main idea </w:t>
      </w:r>
      <w:r w:rsidR="00F620F1">
        <w:rPr>
          <w:noProof/>
          <w:lang w:val="en-US"/>
        </w:rPr>
        <w:t xml:space="preserve">of the solution </w:t>
      </w:r>
      <w:r w:rsidR="003C1B71">
        <w:rPr>
          <w:noProof/>
          <w:lang w:val="en-US"/>
        </w:rPr>
        <w:t xml:space="preserve">is clearly described and </w:t>
      </w:r>
      <w:r w:rsidR="00F620F1">
        <w:rPr>
          <w:noProof/>
          <w:lang w:val="en-US"/>
        </w:rPr>
        <w:t xml:space="preserve">potential changes </w:t>
      </w:r>
      <w:r w:rsidR="0027164C">
        <w:rPr>
          <w:noProof/>
          <w:lang w:val="en-US"/>
        </w:rPr>
        <w:t xml:space="preserve">required </w:t>
      </w:r>
      <w:r w:rsidR="00F620F1">
        <w:rPr>
          <w:noProof/>
          <w:lang w:val="en-US"/>
        </w:rPr>
        <w:t xml:space="preserve">to TSs </w:t>
      </w:r>
      <w:r w:rsidR="00794507">
        <w:rPr>
          <w:noProof/>
          <w:lang w:val="en-US"/>
        </w:rPr>
        <w:t xml:space="preserve">are </w:t>
      </w:r>
      <w:r w:rsidR="00F620F1">
        <w:rPr>
          <w:noProof/>
          <w:lang w:val="en-US"/>
        </w:rPr>
        <w:t>analyzed. ‘FFS’ is acceptable only for parts that are straightforward i.e. easy to derive from the solution description</w:t>
      </w:r>
      <w:r w:rsidR="0027164C">
        <w:rPr>
          <w:noProof/>
          <w:lang w:val="en-US"/>
        </w:rPr>
        <w:t>,</w:t>
      </w:r>
      <w:r w:rsidR="00F620F1">
        <w:rPr>
          <w:noProof/>
          <w:lang w:val="en-US"/>
        </w:rPr>
        <w:t xml:space="preserve"> and to the </w:t>
      </w:r>
      <w:r w:rsidR="003C1B71">
        <w:rPr>
          <w:noProof/>
          <w:lang w:val="en-US"/>
        </w:rPr>
        <w:t>solution evaluation</w:t>
      </w:r>
      <w:r w:rsidR="0027164C">
        <w:rPr>
          <w:noProof/>
          <w:lang w:val="en-US"/>
        </w:rPr>
        <w:t>s</w:t>
      </w:r>
      <w:r w:rsidR="003C1B71">
        <w:rPr>
          <w:noProof/>
          <w:lang w:val="en-US"/>
        </w:rPr>
        <w:t xml:space="preserve">. </w:t>
      </w:r>
    </w:p>
    <w:p w14:paraId="34A9C360" w14:textId="529ED2A1" w:rsidR="003C1B71" w:rsidRDefault="00D85C02" w:rsidP="00D85C02">
      <w:pPr>
        <w:ind w:left="284"/>
        <w:rPr>
          <w:noProof/>
          <w:lang w:val="en-US"/>
        </w:rPr>
      </w:pPr>
      <w:r>
        <w:rPr>
          <w:noProof/>
          <w:lang w:val="en-US"/>
        </w:rPr>
        <w:t xml:space="preserve">This </w:t>
      </w:r>
      <w:r w:rsidR="00F620F1">
        <w:rPr>
          <w:noProof/>
          <w:lang w:val="en-US"/>
        </w:rPr>
        <w:t xml:space="preserve">plan </w:t>
      </w:r>
      <w:r>
        <w:rPr>
          <w:noProof/>
          <w:lang w:val="en-US"/>
        </w:rPr>
        <w:t xml:space="preserve">would enable starting the normative CRs in </w:t>
      </w:r>
      <w:r w:rsidR="00FB0DB2">
        <w:rPr>
          <w:noProof/>
          <w:lang w:val="en-US"/>
        </w:rPr>
        <w:t>SA6#73 (Ma</w:t>
      </w:r>
      <w:r>
        <w:rPr>
          <w:noProof/>
          <w:lang w:val="en-US"/>
        </w:rPr>
        <w:t>y</w:t>
      </w:r>
      <w:r w:rsidR="00FB0DB2">
        <w:rPr>
          <w:noProof/>
          <w:lang w:val="en-US"/>
        </w:rPr>
        <w:t>)</w:t>
      </w:r>
      <w:r w:rsidR="003C1B71">
        <w:rPr>
          <w:noProof/>
          <w:lang w:val="en-US"/>
        </w:rPr>
        <w:t xml:space="preserve">, in parallel with </w:t>
      </w:r>
      <w:r w:rsidR="00F620F1">
        <w:rPr>
          <w:noProof/>
          <w:lang w:val="en-US"/>
        </w:rPr>
        <w:t xml:space="preserve">the finalization of the </w:t>
      </w:r>
      <w:r w:rsidR="003C1B71">
        <w:rPr>
          <w:noProof/>
          <w:lang w:val="en-US"/>
        </w:rPr>
        <w:t>TR</w:t>
      </w:r>
      <w:r>
        <w:rPr>
          <w:noProof/>
          <w:lang w:val="en-US"/>
        </w:rPr>
        <w:t>.</w:t>
      </w:r>
      <w:r w:rsidR="003C1B71">
        <w:rPr>
          <w:noProof/>
          <w:lang w:val="en-US"/>
        </w:rPr>
        <w:t xml:space="preserve"> </w:t>
      </w:r>
      <w:r w:rsidR="00F620F1">
        <w:rPr>
          <w:noProof/>
          <w:lang w:val="en-US"/>
        </w:rPr>
        <w:t xml:space="preserve">The ultimate target </w:t>
      </w:r>
      <w:r w:rsidR="003C1B71">
        <w:rPr>
          <w:noProof/>
          <w:lang w:val="en-US"/>
        </w:rPr>
        <w:t xml:space="preserve">for </w:t>
      </w:r>
      <w:r>
        <w:rPr>
          <w:noProof/>
          <w:lang w:val="en-US"/>
        </w:rPr>
        <w:t>SA6#73</w:t>
      </w:r>
      <w:r w:rsidR="003C1B71">
        <w:rPr>
          <w:noProof/>
          <w:lang w:val="en-US"/>
        </w:rPr>
        <w:t xml:space="preserve"> would be to finalize the TR (i.e. 100% ready) but it is too early to guess if that will happen. A minimum target for SA6#73 shall be 80% readiness so that the TR can be submitted for approval in SA#112 (June).</w:t>
      </w:r>
    </w:p>
    <w:p w14:paraId="32035111" w14:textId="122D407A" w:rsidR="00F620F1" w:rsidRDefault="00F620F1" w:rsidP="00D85C02">
      <w:pPr>
        <w:ind w:left="284"/>
        <w:rPr>
          <w:noProof/>
          <w:lang w:val="en-US"/>
        </w:rPr>
      </w:pPr>
      <w:r>
        <w:rPr>
          <w:noProof/>
          <w:lang w:val="en-US"/>
        </w:rPr>
        <w:t>After that we have only one SA6 meeting (SA6#74 August) to finalize the normative work. This will be</w:t>
      </w:r>
      <w:r w:rsidR="000C59AE">
        <w:rPr>
          <w:noProof/>
          <w:lang w:val="en-US"/>
        </w:rPr>
        <w:t xml:space="preserve"> a</w:t>
      </w:r>
      <w:r>
        <w:rPr>
          <w:noProof/>
          <w:lang w:val="en-US"/>
        </w:rPr>
        <w:t xml:space="preserve"> </w:t>
      </w:r>
      <w:r w:rsidR="0027164C">
        <w:rPr>
          <w:noProof/>
          <w:lang w:val="en-US"/>
        </w:rPr>
        <w:t xml:space="preserve">really challenging </w:t>
      </w:r>
      <w:r w:rsidR="000C59AE">
        <w:rPr>
          <w:noProof/>
          <w:lang w:val="en-US"/>
        </w:rPr>
        <w:t xml:space="preserve">target </w:t>
      </w:r>
      <w:r w:rsidR="0027164C">
        <w:rPr>
          <w:noProof/>
          <w:lang w:val="en-US"/>
        </w:rPr>
        <w:t>due to the size of this feature, but a realistic estimate can be give only after the May (SA6#73) meeting.</w:t>
      </w:r>
    </w:p>
    <w:p w14:paraId="4D259067" w14:textId="77777777" w:rsidR="0027164C" w:rsidRDefault="0027164C" w:rsidP="00D85C02">
      <w:pPr>
        <w:ind w:left="284"/>
        <w:rPr>
          <w:noProof/>
          <w:lang w:val="en-US"/>
        </w:rPr>
      </w:pPr>
    </w:p>
    <w:sectPr w:rsidR="002716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9964A" w14:textId="77777777" w:rsidR="00706D02" w:rsidRDefault="00706D02">
      <w:r>
        <w:separator/>
      </w:r>
    </w:p>
  </w:endnote>
  <w:endnote w:type="continuationSeparator" w:id="0">
    <w:p w14:paraId="6CE085F0" w14:textId="77777777" w:rsidR="00706D02" w:rsidRDefault="00706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" w:name="TITUS1FooterPrimary"/>
    <w:r w:rsidRPr="00184FE9">
      <w:rPr>
        <w:b w:val="0"/>
        <w:i w:val="0"/>
        <w:color w:val="FFFFFF"/>
        <w:sz w:val="17"/>
      </w:rPr>
      <w:t>.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DB80F" w14:textId="77777777" w:rsidR="00706D02" w:rsidRDefault="00706D02">
      <w:r>
        <w:separator/>
      </w:r>
    </w:p>
  </w:footnote>
  <w:footnote w:type="continuationSeparator" w:id="0">
    <w:p w14:paraId="1A40BD0F" w14:textId="77777777" w:rsidR="00706D02" w:rsidRDefault="00706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0" w:name="TITUS1HeaderPrimary"/>
    <w:r w:rsidRPr="00184FE9">
      <w:rPr>
        <w:b w:val="0"/>
        <w:color w:val="FFFFFF"/>
        <w:sz w:val="17"/>
      </w:rPr>
      <w:t>.</w:t>
    </w:r>
    <w:bookmarkEnd w:id="0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303E9"/>
    <w:multiLevelType w:val="hybridMultilevel"/>
    <w:tmpl w:val="C18CCF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B6B4A"/>
    <w:multiLevelType w:val="multilevel"/>
    <w:tmpl w:val="A06A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D875F2"/>
    <w:multiLevelType w:val="hybridMultilevel"/>
    <w:tmpl w:val="1554B7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44A19C3"/>
    <w:multiLevelType w:val="hybridMultilevel"/>
    <w:tmpl w:val="084CC8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4240CA">
      <w:start w:val="6"/>
      <w:numFmt w:val="bullet"/>
      <w:lvlText w:val=""/>
      <w:lvlJc w:val="left"/>
      <w:pPr>
        <w:ind w:left="4320" w:hanging="360"/>
      </w:pPr>
      <w:rPr>
        <w:rFonts w:ascii="Wingdings" w:eastAsia="Times New Roman" w:hAnsi="Wingdings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F"/>
    <w:rsid w:val="00004E42"/>
    <w:rsid w:val="00017303"/>
    <w:rsid w:val="00022E4A"/>
    <w:rsid w:val="000237E3"/>
    <w:rsid w:val="000262AA"/>
    <w:rsid w:val="00057874"/>
    <w:rsid w:val="00062A46"/>
    <w:rsid w:val="00072D44"/>
    <w:rsid w:val="00073EB6"/>
    <w:rsid w:val="00076007"/>
    <w:rsid w:val="000853BD"/>
    <w:rsid w:val="0009009F"/>
    <w:rsid w:val="00091508"/>
    <w:rsid w:val="000928D3"/>
    <w:rsid w:val="00092FE3"/>
    <w:rsid w:val="0009717D"/>
    <w:rsid w:val="000A0850"/>
    <w:rsid w:val="000A1C77"/>
    <w:rsid w:val="000A404E"/>
    <w:rsid w:val="000A5BBF"/>
    <w:rsid w:val="000B0102"/>
    <w:rsid w:val="000B6310"/>
    <w:rsid w:val="000C370D"/>
    <w:rsid w:val="000C4846"/>
    <w:rsid w:val="000C552D"/>
    <w:rsid w:val="000C59AE"/>
    <w:rsid w:val="000C5B5E"/>
    <w:rsid w:val="000C5D59"/>
    <w:rsid w:val="000C6598"/>
    <w:rsid w:val="000E3694"/>
    <w:rsid w:val="000E7C88"/>
    <w:rsid w:val="000F315B"/>
    <w:rsid w:val="000F73CB"/>
    <w:rsid w:val="000F76CD"/>
    <w:rsid w:val="00107AAB"/>
    <w:rsid w:val="0012798E"/>
    <w:rsid w:val="0013504C"/>
    <w:rsid w:val="00135915"/>
    <w:rsid w:val="001371C5"/>
    <w:rsid w:val="00150DCB"/>
    <w:rsid w:val="001526CE"/>
    <w:rsid w:val="001553AD"/>
    <w:rsid w:val="0015571C"/>
    <w:rsid w:val="00155BD9"/>
    <w:rsid w:val="001562DA"/>
    <w:rsid w:val="00156707"/>
    <w:rsid w:val="00181C36"/>
    <w:rsid w:val="00182ACE"/>
    <w:rsid w:val="00184FE9"/>
    <w:rsid w:val="0018616B"/>
    <w:rsid w:val="00187D24"/>
    <w:rsid w:val="001A1C18"/>
    <w:rsid w:val="001A7010"/>
    <w:rsid w:val="001A7D07"/>
    <w:rsid w:val="001A7EC6"/>
    <w:rsid w:val="001B56A4"/>
    <w:rsid w:val="001B792B"/>
    <w:rsid w:val="001B7A07"/>
    <w:rsid w:val="001C5C1C"/>
    <w:rsid w:val="001C5C3C"/>
    <w:rsid w:val="001C6396"/>
    <w:rsid w:val="001D21D3"/>
    <w:rsid w:val="001D24FD"/>
    <w:rsid w:val="001E22A9"/>
    <w:rsid w:val="001E41F3"/>
    <w:rsid w:val="001E5A1C"/>
    <w:rsid w:val="001E79DE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53F64"/>
    <w:rsid w:val="0025697E"/>
    <w:rsid w:val="00262BAD"/>
    <w:rsid w:val="002634BB"/>
    <w:rsid w:val="0027164C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70A"/>
    <w:rsid w:val="002C683F"/>
    <w:rsid w:val="002C7EBF"/>
    <w:rsid w:val="002D16C0"/>
    <w:rsid w:val="002D2F4A"/>
    <w:rsid w:val="002E6FA8"/>
    <w:rsid w:val="002F0FD5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4EA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6AF3"/>
    <w:rsid w:val="00347CAD"/>
    <w:rsid w:val="003554A5"/>
    <w:rsid w:val="003651E4"/>
    <w:rsid w:val="00370041"/>
    <w:rsid w:val="00370766"/>
    <w:rsid w:val="00374986"/>
    <w:rsid w:val="003905FB"/>
    <w:rsid w:val="003B01F4"/>
    <w:rsid w:val="003B0E91"/>
    <w:rsid w:val="003C08DA"/>
    <w:rsid w:val="003C1B71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1C0C"/>
    <w:rsid w:val="004524E8"/>
    <w:rsid w:val="004543B0"/>
    <w:rsid w:val="0045594B"/>
    <w:rsid w:val="00457A77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4DFF"/>
    <w:rsid w:val="0049670D"/>
    <w:rsid w:val="00496E41"/>
    <w:rsid w:val="004A1BB0"/>
    <w:rsid w:val="004A5E08"/>
    <w:rsid w:val="004A6CE2"/>
    <w:rsid w:val="004B2E9C"/>
    <w:rsid w:val="004B3F3D"/>
    <w:rsid w:val="004C20FE"/>
    <w:rsid w:val="004C2F36"/>
    <w:rsid w:val="004C30F2"/>
    <w:rsid w:val="004D5F95"/>
    <w:rsid w:val="004D6DE0"/>
    <w:rsid w:val="004E302C"/>
    <w:rsid w:val="0050413F"/>
    <w:rsid w:val="0050780D"/>
    <w:rsid w:val="00521039"/>
    <w:rsid w:val="00521FBF"/>
    <w:rsid w:val="00525A14"/>
    <w:rsid w:val="00525DE5"/>
    <w:rsid w:val="0052615C"/>
    <w:rsid w:val="00526383"/>
    <w:rsid w:val="0053064E"/>
    <w:rsid w:val="00541E86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A5D74"/>
    <w:rsid w:val="005B07ED"/>
    <w:rsid w:val="005B5D33"/>
    <w:rsid w:val="005C1635"/>
    <w:rsid w:val="005D5305"/>
    <w:rsid w:val="005D7DBE"/>
    <w:rsid w:val="005E1623"/>
    <w:rsid w:val="005E2C44"/>
    <w:rsid w:val="005E4909"/>
    <w:rsid w:val="005E594C"/>
    <w:rsid w:val="005F69F5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83F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6F6F21"/>
    <w:rsid w:val="006F7F48"/>
    <w:rsid w:val="007010B6"/>
    <w:rsid w:val="00702D97"/>
    <w:rsid w:val="007039E5"/>
    <w:rsid w:val="0070691B"/>
    <w:rsid w:val="00706D02"/>
    <w:rsid w:val="00712A2B"/>
    <w:rsid w:val="00712C69"/>
    <w:rsid w:val="00713847"/>
    <w:rsid w:val="00722FA4"/>
    <w:rsid w:val="00726946"/>
    <w:rsid w:val="00731A0A"/>
    <w:rsid w:val="00732381"/>
    <w:rsid w:val="0073780F"/>
    <w:rsid w:val="007473EA"/>
    <w:rsid w:val="007479F4"/>
    <w:rsid w:val="00754ABF"/>
    <w:rsid w:val="00765974"/>
    <w:rsid w:val="007671E5"/>
    <w:rsid w:val="00770A9F"/>
    <w:rsid w:val="00771AE6"/>
    <w:rsid w:val="00772BD4"/>
    <w:rsid w:val="007825D3"/>
    <w:rsid w:val="007826F3"/>
    <w:rsid w:val="007905FD"/>
    <w:rsid w:val="00793741"/>
    <w:rsid w:val="00794412"/>
    <w:rsid w:val="00794507"/>
    <w:rsid w:val="007A065D"/>
    <w:rsid w:val="007A4A08"/>
    <w:rsid w:val="007A56B8"/>
    <w:rsid w:val="007B054D"/>
    <w:rsid w:val="007B0683"/>
    <w:rsid w:val="007B4183"/>
    <w:rsid w:val="007B512A"/>
    <w:rsid w:val="007B6F1D"/>
    <w:rsid w:val="007C2097"/>
    <w:rsid w:val="007C5607"/>
    <w:rsid w:val="007D3AD2"/>
    <w:rsid w:val="007E09AA"/>
    <w:rsid w:val="007E0DCE"/>
    <w:rsid w:val="007E16D9"/>
    <w:rsid w:val="007E28B4"/>
    <w:rsid w:val="007E703E"/>
    <w:rsid w:val="007F4FDC"/>
    <w:rsid w:val="00800104"/>
    <w:rsid w:val="00805C80"/>
    <w:rsid w:val="0080691C"/>
    <w:rsid w:val="00807EEF"/>
    <w:rsid w:val="00817868"/>
    <w:rsid w:val="00821D4C"/>
    <w:rsid w:val="008253FF"/>
    <w:rsid w:val="00830B03"/>
    <w:rsid w:val="00835308"/>
    <w:rsid w:val="00837283"/>
    <w:rsid w:val="00843C3D"/>
    <w:rsid w:val="00844036"/>
    <w:rsid w:val="008479B0"/>
    <w:rsid w:val="00847D51"/>
    <w:rsid w:val="0085467E"/>
    <w:rsid w:val="00855E96"/>
    <w:rsid w:val="00856B98"/>
    <w:rsid w:val="00862740"/>
    <w:rsid w:val="00863E8D"/>
    <w:rsid w:val="00870E1C"/>
    <w:rsid w:val="00870EE7"/>
    <w:rsid w:val="00871CBF"/>
    <w:rsid w:val="00873B74"/>
    <w:rsid w:val="00881AEE"/>
    <w:rsid w:val="00881D2F"/>
    <w:rsid w:val="008916B8"/>
    <w:rsid w:val="00897DFF"/>
    <w:rsid w:val="008A0451"/>
    <w:rsid w:val="008A12E1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E5153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6659"/>
    <w:rsid w:val="00957D6A"/>
    <w:rsid w:val="009722EA"/>
    <w:rsid w:val="00972C0A"/>
    <w:rsid w:val="009754BB"/>
    <w:rsid w:val="009947C8"/>
    <w:rsid w:val="009A2CEA"/>
    <w:rsid w:val="009A3CCE"/>
    <w:rsid w:val="009A772F"/>
    <w:rsid w:val="009B560B"/>
    <w:rsid w:val="009C61B9"/>
    <w:rsid w:val="009E3297"/>
    <w:rsid w:val="009F327C"/>
    <w:rsid w:val="009F7FF6"/>
    <w:rsid w:val="00A05F75"/>
    <w:rsid w:val="00A15560"/>
    <w:rsid w:val="00A200DC"/>
    <w:rsid w:val="00A31231"/>
    <w:rsid w:val="00A31A66"/>
    <w:rsid w:val="00A33D66"/>
    <w:rsid w:val="00A3669C"/>
    <w:rsid w:val="00A46057"/>
    <w:rsid w:val="00A47051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2AEB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68C5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25ABE"/>
    <w:rsid w:val="00B315A1"/>
    <w:rsid w:val="00B35C6C"/>
    <w:rsid w:val="00B35FBA"/>
    <w:rsid w:val="00B46356"/>
    <w:rsid w:val="00B519D6"/>
    <w:rsid w:val="00B64B40"/>
    <w:rsid w:val="00B660D7"/>
    <w:rsid w:val="00B660FC"/>
    <w:rsid w:val="00B66D06"/>
    <w:rsid w:val="00B74C22"/>
    <w:rsid w:val="00B754CE"/>
    <w:rsid w:val="00B8024E"/>
    <w:rsid w:val="00B841C8"/>
    <w:rsid w:val="00B842A4"/>
    <w:rsid w:val="00B91931"/>
    <w:rsid w:val="00B95BA0"/>
    <w:rsid w:val="00B95BC8"/>
    <w:rsid w:val="00BA016E"/>
    <w:rsid w:val="00BA3234"/>
    <w:rsid w:val="00BA3693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1070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2D6C"/>
    <w:rsid w:val="00D35805"/>
    <w:rsid w:val="00D407B1"/>
    <w:rsid w:val="00D4410E"/>
    <w:rsid w:val="00D50E5B"/>
    <w:rsid w:val="00D51F39"/>
    <w:rsid w:val="00D54E8C"/>
    <w:rsid w:val="00D65026"/>
    <w:rsid w:val="00D658A3"/>
    <w:rsid w:val="00D70D86"/>
    <w:rsid w:val="00D77BBA"/>
    <w:rsid w:val="00D83BF8"/>
    <w:rsid w:val="00D83F23"/>
    <w:rsid w:val="00D85C02"/>
    <w:rsid w:val="00DA19E1"/>
    <w:rsid w:val="00DA1AC4"/>
    <w:rsid w:val="00DA3A0F"/>
    <w:rsid w:val="00DA4A78"/>
    <w:rsid w:val="00DA75EC"/>
    <w:rsid w:val="00DC492A"/>
    <w:rsid w:val="00DC5C65"/>
    <w:rsid w:val="00DD30F3"/>
    <w:rsid w:val="00DE37E9"/>
    <w:rsid w:val="00DF0057"/>
    <w:rsid w:val="00DF2503"/>
    <w:rsid w:val="00DF3137"/>
    <w:rsid w:val="00E00442"/>
    <w:rsid w:val="00E01BCD"/>
    <w:rsid w:val="00E064E7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9711A"/>
    <w:rsid w:val="00EB4FA3"/>
    <w:rsid w:val="00EB6884"/>
    <w:rsid w:val="00EB7427"/>
    <w:rsid w:val="00EB77F5"/>
    <w:rsid w:val="00EC5069"/>
    <w:rsid w:val="00ED4616"/>
    <w:rsid w:val="00ED5B7D"/>
    <w:rsid w:val="00ED6058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056"/>
    <w:rsid w:val="00F54594"/>
    <w:rsid w:val="00F545AC"/>
    <w:rsid w:val="00F56BA7"/>
    <w:rsid w:val="00F60A13"/>
    <w:rsid w:val="00F610E7"/>
    <w:rsid w:val="00F620F1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0DB2"/>
    <w:rsid w:val="00FB6386"/>
    <w:rsid w:val="00FB6F59"/>
    <w:rsid w:val="00FC00E9"/>
    <w:rsid w:val="00FC77DE"/>
    <w:rsid w:val="00FD188A"/>
    <w:rsid w:val="00FE0706"/>
    <w:rsid w:val="00FE3460"/>
    <w:rsid w:val="00FE3A5D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55BD9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35FBA"/>
    <w:rPr>
      <w:rFonts w:ascii="Arial" w:hAnsi="Arial"/>
      <w:sz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F60A13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NOChar">
    <w:name w:val="NO Char"/>
    <w:link w:val="NO"/>
    <w:qFormat/>
    <w:locked/>
    <w:rsid w:val="00772B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534</Words>
  <Characters>2799</Characters>
  <Application>Microsoft Office Word</Application>
  <DocSecurity>0</DocSecurity>
  <Lines>147</Lines>
  <Paragraphs>74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45</cp:revision>
  <cp:lastPrinted>1899-12-31T23:00:00Z</cp:lastPrinted>
  <dcterms:created xsi:type="dcterms:W3CDTF">2025-08-26T08:35:00Z</dcterms:created>
  <dcterms:modified xsi:type="dcterms:W3CDTF">2026-01-30T16:08:00Z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6996cb0d-f2cf-44fe-a6fa-3a53e15750e2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